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A079F" w14:textId="77777777" w:rsidR="00413F90" w:rsidRDefault="00413F90" w:rsidP="00413F9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WISSYNGSETE</w:t>
      </w:r>
      <w:r>
        <w:rPr>
          <w:rFonts w:ascii="Times New Roman" w:hAnsi="Times New Roman" w:cs="Times New Roman"/>
          <w:sz w:val="24"/>
          <w:szCs w:val="24"/>
        </w:rPr>
        <w:t xml:space="preserve">       (fl.1409)</w:t>
      </w:r>
    </w:p>
    <w:p w14:paraId="2E631C47" w14:textId="41675AB7" w:rsidR="00413F90" w:rsidRDefault="00413F90" w:rsidP="00413F9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Norfo</w:t>
      </w:r>
      <w:r w:rsidR="00E50EF0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k.</w:t>
      </w:r>
    </w:p>
    <w:p w14:paraId="2B40AE81" w14:textId="77777777" w:rsidR="00413F90" w:rsidRDefault="00413F90" w:rsidP="00413F9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B73551D" w14:textId="77777777" w:rsidR="00413F90" w:rsidRDefault="00413F90" w:rsidP="00413F9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29539F6" w14:textId="77777777" w:rsidR="00413F90" w:rsidRDefault="00413F90" w:rsidP="00413F9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Simon Blakemore(q.v.) when he was appointed</w:t>
      </w:r>
    </w:p>
    <w:p w14:paraId="71DD7917" w14:textId="77777777" w:rsidR="00413F90" w:rsidRDefault="00413F90" w:rsidP="00413F9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alnager in Surrey and Sussex. (C.F.R. 1405-13 p.165)</w:t>
      </w:r>
    </w:p>
    <w:p w14:paraId="587B68AE" w14:textId="77777777" w:rsidR="00413F90" w:rsidRDefault="00413F90" w:rsidP="00413F9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16BC8D6" w14:textId="77777777" w:rsidR="00413F90" w:rsidRDefault="00413F90" w:rsidP="00413F9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32EB255" w14:textId="3042D722" w:rsidR="00BA00AB" w:rsidRPr="00E50EF0" w:rsidRDefault="00413F90" w:rsidP="00E50EF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2022</w:t>
      </w:r>
    </w:p>
    <w:sectPr w:rsidR="00BA00AB" w:rsidRPr="00E50E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5D7E9" w14:textId="77777777" w:rsidR="00413F90" w:rsidRDefault="00413F90" w:rsidP="009139A6">
      <w:r>
        <w:separator/>
      </w:r>
    </w:p>
  </w:endnote>
  <w:endnote w:type="continuationSeparator" w:id="0">
    <w:p w14:paraId="07F1E731" w14:textId="77777777" w:rsidR="00413F90" w:rsidRDefault="00413F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21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57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5F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C4704" w14:textId="77777777" w:rsidR="00413F90" w:rsidRDefault="00413F90" w:rsidP="009139A6">
      <w:r>
        <w:separator/>
      </w:r>
    </w:p>
  </w:footnote>
  <w:footnote w:type="continuationSeparator" w:id="0">
    <w:p w14:paraId="6C8DF428" w14:textId="77777777" w:rsidR="00413F90" w:rsidRDefault="00413F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1F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B2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23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F90"/>
    <w:rsid w:val="000666E0"/>
    <w:rsid w:val="002510B7"/>
    <w:rsid w:val="00413F9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0EF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CBF9"/>
  <w15:chartTrackingRefBased/>
  <w15:docId w15:val="{028D75F5-CBFB-4C94-AE3D-5479C377D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F9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2023-09-22T06:50:00Z</dcterms:created>
  <dcterms:modified xsi:type="dcterms:W3CDTF">2023-09-22T06:50:00Z</dcterms:modified>
</cp:coreProperties>
</file>